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4CBCB" w14:textId="77777777" w:rsidR="00A651F2" w:rsidRDefault="00A651F2" w:rsidP="00A651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MORTON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1ADCCB" w14:textId="77777777" w:rsidR="00A651F2" w:rsidRDefault="00A651F2" w:rsidP="00A651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Stratton.</w:t>
      </w:r>
    </w:p>
    <w:p w14:paraId="679564D5" w14:textId="77777777" w:rsidR="00A651F2" w:rsidRDefault="00A651F2" w:rsidP="00A651F2">
      <w:pPr>
        <w:rPr>
          <w:rFonts w:ascii="Times New Roman" w:hAnsi="Times New Roman" w:cs="Times New Roman"/>
        </w:rPr>
      </w:pPr>
    </w:p>
    <w:p w14:paraId="694A40C7" w14:textId="77777777" w:rsidR="00A651F2" w:rsidRDefault="00A651F2" w:rsidP="00A651F2">
      <w:pPr>
        <w:rPr>
          <w:rFonts w:ascii="Times New Roman" w:hAnsi="Times New Roman" w:cs="Times New Roman"/>
        </w:rPr>
      </w:pPr>
    </w:p>
    <w:p w14:paraId="60A406BB" w14:textId="77777777" w:rsidR="00A651F2" w:rsidRDefault="00A651F2" w:rsidP="00A651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Purser(q.v.) brought a plaint of debt against him.</w:t>
      </w:r>
    </w:p>
    <w:p w14:paraId="0FA3181E" w14:textId="77777777" w:rsidR="00A651F2" w:rsidRDefault="00A651F2" w:rsidP="00A651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EE0E4C0" w14:textId="77777777" w:rsidR="00A651F2" w:rsidRDefault="00A651F2" w:rsidP="00A651F2">
      <w:pPr>
        <w:rPr>
          <w:rFonts w:ascii="Times New Roman" w:hAnsi="Times New Roman" w:cs="Times New Roman"/>
        </w:rPr>
      </w:pPr>
    </w:p>
    <w:p w14:paraId="14B4A040" w14:textId="77777777" w:rsidR="00A651F2" w:rsidRDefault="00A651F2" w:rsidP="00A651F2">
      <w:pPr>
        <w:rPr>
          <w:rFonts w:ascii="Times New Roman" w:hAnsi="Times New Roman" w:cs="Times New Roman"/>
        </w:rPr>
      </w:pPr>
    </w:p>
    <w:p w14:paraId="70746C85" w14:textId="77777777" w:rsidR="00A651F2" w:rsidRDefault="00A651F2" w:rsidP="00A651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October 2018</w:t>
      </w:r>
    </w:p>
    <w:p w14:paraId="7CBC8DB7" w14:textId="77777777" w:rsidR="006B2F86" w:rsidRPr="00E71FC3" w:rsidRDefault="00A651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BFCF3" w14:textId="77777777" w:rsidR="00A651F2" w:rsidRDefault="00A651F2" w:rsidP="00E71FC3">
      <w:r>
        <w:separator/>
      </w:r>
    </w:p>
  </w:endnote>
  <w:endnote w:type="continuationSeparator" w:id="0">
    <w:p w14:paraId="4758165F" w14:textId="77777777" w:rsidR="00A651F2" w:rsidRDefault="00A651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F67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59B1E" w14:textId="77777777" w:rsidR="00A651F2" w:rsidRDefault="00A651F2" w:rsidP="00E71FC3">
      <w:r>
        <w:separator/>
      </w:r>
    </w:p>
  </w:footnote>
  <w:footnote w:type="continuationSeparator" w:id="0">
    <w:p w14:paraId="3A74436F" w14:textId="77777777" w:rsidR="00A651F2" w:rsidRDefault="00A651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1F2"/>
    <w:rsid w:val="001A7C09"/>
    <w:rsid w:val="00577BD5"/>
    <w:rsid w:val="00656CBA"/>
    <w:rsid w:val="006A1F77"/>
    <w:rsid w:val="00733BE7"/>
    <w:rsid w:val="00A651F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6EBE5"/>
  <w15:chartTrackingRefBased/>
  <w15:docId w15:val="{10C0A53B-EFDF-46CD-B608-A7D3133F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51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2018-11-16T22:18:00Z</dcterms:created>
  <dcterms:modified xsi:type="dcterms:W3CDTF">2018-11-16T22:19:00Z</dcterms:modified>
</cp:coreProperties>
</file>